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4836E" w14:textId="77777777" w:rsidR="00DE7BE0" w:rsidRDefault="00DE7BE0" w:rsidP="00DE7B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Thomas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3DD2D426" w14:textId="77777777" w:rsidR="00DE7BE0" w:rsidRDefault="00DE7BE0" w:rsidP="00DE7BE0">
      <w:pPr>
        <w:pStyle w:val="NoSpacing"/>
        <w:rPr>
          <w:rFonts w:cs="Times New Roman"/>
          <w:szCs w:val="24"/>
        </w:rPr>
      </w:pPr>
    </w:p>
    <w:p w14:paraId="5C2190B1" w14:textId="77777777" w:rsidR="00DE7BE0" w:rsidRDefault="00DE7BE0" w:rsidP="00DE7BE0">
      <w:pPr>
        <w:pStyle w:val="NoSpacing"/>
        <w:rPr>
          <w:rFonts w:cs="Times New Roman"/>
          <w:szCs w:val="24"/>
        </w:rPr>
      </w:pPr>
    </w:p>
    <w:p w14:paraId="0EB8BCCE" w14:textId="77777777" w:rsidR="00DE7BE0" w:rsidRDefault="00DE7BE0" w:rsidP="00DE7B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Feb.1479</w:t>
      </w:r>
      <w:r>
        <w:rPr>
          <w:rFonts w:cs="Times New Roman"/>
          <w:szCs w:val="24"/>
        </w:rPr>
        <w:tab/>
        <w:t>John Crall, Archdeacon of Essex(q.v.), made him a joint executor of his</w:t>
      </w:r>
    </w:p>
    <w:p w14:paraId="602FF0E4" w14:textId="77777777" w:rsidR="00DE7BE0" w:rsidRDefault="00DE7BE0" w:rsidP="00DE7B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Will.</w:t>
      </w:r>
    </w:p>
    <w:p w14:paraId="2A3954AA" w14:textId="77777777" w:rsidR="00DE7BE0" w:rsidRDefault="00DE7BE0" w:rsidP="00DE7BE0">
      <w:pPr>
        <w:pStyle w:val="NoSpacing"/>
        <w:ind w:left="1440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(“The </w:t>
      </w:r>
      <w:proofErr w:type="spellStart"/>
      <w:r>
        <w:rPr>
          <w:rFonts w:eastAsia="Times New Roman"/>
          <w:szCs w:val="24"/>
        </w:rPr>
        <w:t>Logge</w:t>
      </w:r>
      <w:proofErr w:type="spellEnd"/>
      <w:r>
        <w:rPr>
          <w:rFonts w:eastAsia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/>
          <w:szCs w:val="24"/>
        </w:rPr>
        <w:t>Habberjam</w:t>
      </w:r>
      <w:proofErr w:type="spellEnd"/>
      <w:r>
        <w:rPr>
          <w:rFonts w:eastAsia="Times New Roman"/>
          <w:szCs w:val="24"/>
        </w:rPr>
        <w:t xml:space="preserve"> and Peter Hammond, pub. The Richard III Society 2008</w:t>
      </w:r>
    </w:p>
    <w:p w14:paraId="7471BE91" w14:textId="77777777" w:rsidR="00DE7BE0" w:rsidRDefault="00DE7BE0" w:rsidP="00DE7BE0">
      <w:pPr>
        <w:pStyle w:val="NoSpacing"/>
        <w:ind w:left="720" w:firstLine="720"/>
        <w:rPr>
          <w:szCs w:val="24"/>
        </w:rPr>
      </w:pPr>
      <w:r>
        <w:rPr>
          <w:szCs w:val="24"/>
        </w:rPr>
        <w:t xml:space="preserve"> vol. I pp.392-4)</w:t>
      </w:r>
    </w:p>
    <w:p w14:paraId="4AA8C573" w14:textId="77777777" w:rsidR="00DE7BE0" w:rsidRDefault="00DE7BE0" w:rsidP="00DE7BE0">
      <w:pPr>
        <w:pStyle w:val="NoSpacing"/>
        <w:rPr>
          <w:szCs w:val="24"/>
        </w:rPr>
      </w:pPr>
    </w:p>
    <w:p w14:paraId="47ABA185" w14:textId="77777777" w:rsidR="00DE7BE0" w:rsidRDefault="00DE7BE0" w:rsidP="00DE7BE0">
      <w:pPr>
        <w:pStyle w:val="NoSpacing"/>
        <w:rPr>
          <w:szCs w:val="24"/>
        </w:rPr>
      </w:pPr>
    </w:p>
    <w:p w14:paraId="1E6055DE" w14:textId="77777777" w:rsidR="00DE7BE0" w:rsidRDefault="00DE7BE0" w:rsidP="00DE7BE0">
      <w:pPr>
        <w:pStyle w:val="NoSpacing"/>
        <w:rPr>
          <w:szCs w:val="24"/>
        </w:rPr>
      </w:pPr>
      <w:r>
        <w:rPr>
          <w:szCs w:val="24"/>
        </w:rPr>
        <w:t>7 February 2025</w:t>
      </w:r>
    </w:p>
    <w:p w14:paraId="79D1FD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930B" w14:textId="77777777" w:rsidR="00DE7BE0" w:rsidRDefault="00DE7BE0" w:rsidP="009139A6">
      <w:r>
        <w:separator/>
      </w:r>
    </w:p>
  </w:endnote>
  <w:endnote w:type="continuationSeparator" w:id="0">
    <w:p w14:paraId="4857684A" w14:textId="77777777" w:rsidR="00DE7BE0" w:rsidRDefault="00DE7B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7AD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52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147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62156" w14:textId="77777777" w:rsidR="00DE7BE0" w:rsidRDefault="00DE7BE0" w:rsidP="009139A6">
      <w:r>
        <w:separator/>
      </w:r>
    </w:p>
  </w:footnote>
  <w:footnote w:type="continuationSeparator" w:id="0">
    <w:p w14:paraId="4865C260" w14:textId="77777777" w:rsidR="00DE7BE0" w:rsidRDefault="00DE7B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3A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35A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C0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BE0"/>
    <w:rsid w:val="000666E0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E7BE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C2D44"/>
  <w15:chartTrackingRefBased/>
  <w15:docId w15:val="{477EAA7B-7543-44E4-BDD5-099AB99C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2025-02-07T21:20:00Z</dcterms:created>
  <dcterms:modified xsi:type="dcterms:W3CDTF">2025-02-07T21:20:00Z</dcterms:modified>
</cp:coreProperties>
</file>